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R5-243042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0427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meeting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7DE5D00"/>
    <w:rsid w:val="0DCF4736"/>
    <w:rsid w:val="3EB7C8FC"/>
    <w:rsid w:val="3EBD4E8D"/>
    <w:rsid w:val="40CB06A7"/>
    <w:rsid w:val="497A0049"/>
    <w:rsid w:val="5F851E59"/>
    <w:rsid w:val="6BFBBB5D"/>
    <w:rsid w:val="6DCD54A3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2024-05-10T10:46:37Z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